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495CC" w14:textId="77777777" w:rsidR="00CB5DCC" w:rsidRPr="00CB5DCC" w:rsidRDefault="00CB5DCC" w:rsidP="00CB5DC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CB5DCC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 xml:space="preserve">Geoffrey LEDYS </w:t>
      </w:r>
      <w:r w:rsidRPr="00CB5DCC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 w:rsidRPr="00CB5DCC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CB5DCC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73437DCF" w14:textId="77777777" w:rsidR="00CB5DCC" w:rsidRPr="00CB5DCC" w:rsidRDefault="00CB5DCC" w:rsidP="00CB5DC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F3E7212" w14:textId="77777777" w:rsidR="00CB5DCC" w:rsidRPr="00CB5DCC" w:rsidRDefault="00CB5DCC" w:rsidP="00CB5DC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9AB10C1" w14:textId="77777777" w:rsidR="00CB5DCC" w:rsidRPr="00CB5DCC" w:rsidRDefault="00CB5DCC" w:rsidP="00CB5DC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CB5DCC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CB5DCC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trespass and assault of a servant against Thomas </w:t>
      </w:r>
      <w:proofErr w:type="spellStart"/>
      <w:r w:rsidRPr="00CB5DCC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Saunder</w:t>
      </w:r>
      <w:proofErr w:type="spellEnd"/>
      <w:r w:rsidRPr="00CB5DCC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</w:t>
      </w:r>
    </w:p>
    <w:p w14:paraId="52AE8B76" w14:textId="77777777" w:rsidR="00CB5DCC" w:rsidRPr="00CB5DCC" w:rsidRDefault="00CB5DCC" w:rsidP="00CB5DC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CB5DCC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CB5DCC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of </w:t>
      </w:r>
      <w:proofErr w:type="spellStart"/>
      <w:r w:rsidRPr="00CB5DCC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Ickham</w:t>
      </w:r>
      <w:proofErr w:type="spellEnd"/>
      <w:r w:rsidRPr="00CB5DCC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Kent(q.v.), and Isabel Dane of </w:t>
      </w:r>
      <w:proofErr w:type="spellStart"/>
      <w:r w:rsidRPr="00CB5DCC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Ickham</w:t>
      </w:r>
      <w:proofErr w:type="spellEnd"/>
      <w:r w:rsidRPr="00CB5DCC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0D29156C" w14:textId="77777777" w:rsidR="00CB5DCC" w:rsidRPr="00CB5DCC" w:rsidRDefault="00CB5DCC" w:rsidP="00CB5DC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CB5DCC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CB5DCC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CB5DCC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CB5DCC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CB5DCC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7C2784C1" w14:textId="77777777" w:rsidR="00CB5DCC" w:rsidRPr="00CB5DCC" w:rsidRDefault="00CB5DCC" w:rsidP="00CB5DC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31CECFB" w14:textId="77777777" w:rsidR="00CB5DCC" w:rsidRPr="00CB5DCC" w:rsidRDefault="00CB5DCC" w:rsidP="00CB5DC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7BC1F3E" w14:textId="77777777" w:rsidR="00CB5DCC" w:rsidRPr="00CB5DCC" w:rsidRDefault="00CB5DCC" w:rsidP="00CB5DC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CB5DCC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11 July 2021</w:t>
      </w:r>
    </w:p>
    <w:p w14:paraId="09F1430B" w14:textId="77777777" w:rsidR="00BA00AB" w:rsidRPr="00CB5DC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B5D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2DFE7" w14:textId="77777777" w:rsidR="00CB5DCC" w:rsidRDefault="00CB5DCC" w:rsidP="009139A6">
      <w:r>
        <w:separator/>
      </w:r>
    </w:p>
  </w:endnote>
  <w:endnote w:type="continuationSeparator" w:id="0">
    <w:p w14:paraId="1E7F5C8B" w14:textId="77777777" w:rsidR="00CB5DCC" w:rsidRDefault="00CB5D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FDC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79B8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DE6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5ACBB" w14:textId="77777777" w:rsidR="00CB5DCC" w:rsidRDefault="00CB5DCC" w:rsidP="009139A6">
      <w:r>
        <w:separator/>
      </w:r>
    </w:p>
  </w:footnote>
  <w:footnote w:type="continuationSeparator" w:id="0">
    <w:p w14:paraId="27BBC259" w14:textId="77777777" w:rsidR="00CB5DCC" w:rsidRDefault="00CB5D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739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BD2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33C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DC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B5DC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DB5A8"/>
  <w15:chartTrackingRefBased/>
  <w15:docId w15:val="{2445322C-A60A-43B6-9843-8F877FE5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B5D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2021-09-07T18:45:00Z</dcterms:created>
  <dcterms:modified xsi:type="dcterms:W3CDTF">2021-09-07T18:46:00Z</dcterms:modified>
</cp:coreProperties>
</file>